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6CE146" w14:textId="77777777" w:rsidR="00ED280E" w:rsidRDefault="00ED280E" w:rsidP="00ED28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FULLER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14:paraId="600AE06B" w14:textId="77777777" w:rsidR="00ED280E" w:rsidRDefault="00ED280E" w:rsidP="00ED28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50463C" w14:textId="77777777" w:rsidR="00ED280E" w:rsidRDefault="00ED280E" w:rsidP="00ED28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A32BB6" w14:textId="77777777" w:rsidR="00ED280E" w:rsidRDefault="00ED280E" w:rsidP="00ED28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Mar.1419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Ware, Hertfordshire,</w:t>
      </w:r>
    </w:p>
    <w:p w14:paraId="64D0BCA2" w14:textId="77777777" w:rsidR="00ED280E" w:rsidRDefault="00ED280E" w:rsidP="00ED280E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into lands of the late Sir John Holt(q.v.).</w:t>
      </w:r>
    </w:p>
    <w:p w14:paraId="36E172B0" w14:textId="77777777" w:rsidR="00ED280E" w:rsidRDefault="00ED280E" w:rsidP="00ED28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90B45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21-124)</w:t>
      </w:r>
    </w:p>
    <w:p w14:paraId="01F989A1" w14:textId="77777777" w:rsidR="00ED280E" w:rsidRDefault="00ED280E" w:rsidP="00ED28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21A819" w14:textId="77777777" w:rsidR="00ED280E" w:rsidRDefault="00ED280E" w:rsidP="00ED28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3AB347" w14:textId="77777777" w:rsidR="00DD5B8A" w:rsidRPr="00ED280E" w:rsidRDefault="00ED280E" w:rsidP="00ED28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December 2015</w:t>
      </w:r>
    </w:p>
    <w:sectPr w:rsidR="00DD5B8A" w:rsidRPr="00ED28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912E40" w14:textId="77777777" w:rsidR="00ED280E" w:rsidRDefault="00ED280E" w:rsidP="00564E3C">
      <w:pPr>
        <w:spacing w:after="0" w:line="240" w:lineRule="auto"/>
      </w:pPr>
      <w:r>
        <w:separator/>
      </w:r>
    </w:p>
  </w:endnote>
  <w:endnote w:type="continuationSeparator" w:id="0">
    <w:p w14:paraId="5417A83B" w14:textId="77777777" w:rsidR="00ED280E" w:rsidRDefault="00ED280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C858F4" w14:textId="77777777"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56D0EE" w14:textId="77777777"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D26B3">
      <w:rPr>
        <w:rFonts w:ascii="Times New Roman" w:hAnsi="Times New Roman" w:cs="Times New Roman"/>
        <w:noProof/>
        <w:sz w:val="24"/>
        <w:szCs w:val="24"/>
      </w:rPr>
      <w:t>10 July 2021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14:paraId="0A9A2097" w14:textId="77777777"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73D513" w14:textId="77777777"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FCA6BA" w14:textId="77777777" w:rsidR="00ED280E" w:rsidRDefault="00ED280E" w:rsidP="00564E3C">
      <w:pPr>
        <w:spacing w:after="0" w:line="240" w:lineRule="auto"/>
      </w:pPr>
      <w:r>
        <w:separator/>
      </w:r>
    </w:p>
  </w:footnote>
  <w:footnote w:type="continuationSeparator" w:id="0">
    <w:p w14:paraId="690E3E0F" w14:textId="77777777" w:rsidR="00ED280E" w:rsidRDefault="00ED280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971B86" w14:textId="77777777"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FC62AB" w14:textId="77777777"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5A2C67" w14:textId="77777777"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80E"/>
    <w:rsid w:val="00372DC6"/>
    <w:rsid w:val="00564E3C"/>
    <w:rsid w:val="0064591D"/>
    <w:rsid w:val="00AD26B3"/>
    <w:rsid w:val="00DD5B8A"/>
    <w:rsid w:val="00EB41B8"/>
    <w:rsid w:val="00ED280E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E78B79"/>
  <w15:chartTrackingRefBased/>
  <w15:docId w15:val="{427D1D33-2ECD-40A9-BA24-9979DA6D7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ED28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2.dotx</Template>
  <TotalTime>1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2015-12-03T21:24:00Z</dcterms:created>
  <dcterms:modified xsi:type="dcterms:W3CDTF">2021-07-10T18:51:00Z</dcterms:modified>
</cp:coreProperties>
</file>